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A6748" w14:textId="77777777" w:rsidR="00ED6663" w:rsidRDefault="00ED6663" w:rsidP="00ED66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TOKER</w:t>
      </w:r>
      <w:r>
        <w:rPr>
          <w:rFonts w:ascii="Times New Roman" w:hAnsi="Times New Roman" w:cs="Times New Roman"/>
        </w:rPr>
        <w:t xml:space="preserve">       (fl.1484)</w:t>
      </w:r>
    </w:p>
    <w:p w14:paraId="7F88F7D7" w14:textId="77777777" w:rsidR="00ED6663" w:rsidRDefault="00ED6663" w:rsidP="00ED6663">
      <w:pPr>
        <w:rPr>
          <w:rFonts w:ascii="Times New Roman" w:hAnsi="Times New Roman" w:cs="Times New Roman"/>
        </w:rPr>
      </w:pPr>
    </w:p>
    <w:p w14:paraId="4498E645" w14:textId="77777777" w:rsidR="00ED6663" w:rsidRDefault="00ED6663" w:rsidP="00ED6663">
      <w:pPr>
        <w:rPr>
          <w:rFonts w:ascii="Times New Roman" w:hAnsi="Times New Roman" w:cs="Times New Roman"/>
        </w:rPr>
      </w:pPr>
    </w:p>
    <w:p w14:paraId="38C6C5F3" w14:textId="77777777" w:rsidR="00ED6663" w:rsidRDefault="00ED6663" w:rsidP="00ED66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</w:t>
      </w:r>
      <w:proofErr w:type="spellStart"/>
      <w:r>
        <w:rPr>
          <w:rFonts w:ascii="Times New Roman" w:hAnsi="Times New Roman" w:cs="Times New Roman"/>
        </w:rPr>
        <w:t>Husbond</w:t>
      </w:r>
      <w:proofErr w:type="spellEnd"/>
      <w:r>
        <w:rPr>
          <w:rFonts w:ascii="Times New Roman" w:hAnsi="Times New Roman" w:cs="Times New Roman"/>
        </w:rPr>
        <w:t xml:space="preserve">(q.v.), Richard Taunton(q.v.), John </w:t>
      </w:r>
      <w:proofErr w:type="spellStart"/>
      <w:r>
        <w:rPr>
          <w:rFonts w:ascii="Times New Roman" w:hAnsi="Times New Roman" w:cs="Times New Roman"/>
        </w:rPr>
        <w:t>Pruste</w:t>
      </w:r>
      <w:proofErr w:type="spellEnd"/>
      <w:r>
        <w:rPr>
          <w:rFonts w:ascii="Times New Roman" w:hAnsi="Times New Roman" w:cs="Times New Roman"/>
        </w:rPr>
        <w:t>(q.v.) and Richard</w:t>
      </w:r>
    </w:p>
    <w:p w14:paraId="3CA4CFCC" w14:textId="77777777" w:rsidR="00ED6663" w:rsidRDefault="00ED6663" w:rsidP="00ED66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Wydeslade</w:t>
      </w:r>
      <w:proofErr w:type="spellEnd"/>
      <w:r>
        <w:rPr>
          <w:rFonts w:ascii="Times New Roman" w:hAnsi="Times New Roman" w:cs="Times New Roman"/>
        </w:rPr>
        <w:t xml:space="preserve">(q.v.) made a plaint of trespass against John </w:t>
      </w:r>
      <w:proofErr w:type="spellStart"/>
      <w:r>
        <w:rPr>
          <w:rFonts w:ascii="Times New Roman" w:hAnsi="Times New Roman" w:cs="Times New Roman"/>
        </w:rPr>
        <w:t>Stoford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Frithelstock</w:t>
      </w:r>
      <w:proofErr w:type="spellEnd"/>
      <w:r>
        <w:rPr>
          <w:rFonts w:ascii="Times New Roman" w:hAnsi="Times New Roman" w:cs="Times New Roman"/>
        </w:rPr>
        <w:t>,</w:t>
      </w:r>
    </w:p>
    <w:p w14:paraId="19C49AC1" w14:textId="77777777" w:rsidR="00ED6663" w:rsidRDefault="00ED6663" w:rsidP="00ED66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Devon(q.v.).</w:t>
      </w:r>
    </w:p>
    <w:p w14:paraId="2671A931" w14:textId="77777777" w:rsidR="00ED6663" w:rsidRDefault="00ED6663" w:rsidP="00ED66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5182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17496C9" w14:textId="77777777" w:rsidR="00ED6663" w:rsidRDefault="00ED6663" w:rsidP="00ED6663">
      <w:pPr>
        <w:rPr>
          <w:rFonts w:ascii="Times New Roman" w:hAnsi="Times New Roman" w:cs="Times New Roman"/>
        </w:rPr>
      </w:pPr>
    </w:p>
    <w:p w14:paraId="20C9A2FE" w14:textId="77777777" w:rsidR="00ED6663" w:rsidRDefault="00ED6663" w:rsidP="00ED6663">
      <w:pPr>
        <w:rPr>
          <w:rFonts w:ascii="Times New Roman" w:hAnsi="Times New Roman" w:cs="Times New Roman"/>
        </w:rPr>
      </w:pPr>
    </w:p>
    <w:p w14:paraId="727EBB6B" w14:textId="77777777" w:rsidR="00ED6663" w:rsidRDefault="00ED6663" w:rsidP="00ED66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May 2019</w:t>
      </w:r>
    </w:p>
    <w:p w14:paraId="3E249FE8" w14:textId="77777777" w:rsidR="006B2F86" w:rsidRPr="00E71FC3" w:rsidRDefault="00ED666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58C64" w14:textId="77777777" w:rsidR="00ED6663" w:rsidRDefault="00ED6663" w:rsidP="00E71FC3">
      <w:r>
        <w:separator/>
      </w:r>
    </w:p>
  </w:endnote>
  <w:endnote w:type="continuationSeparator" w:id="0">
    <w:p w14:paraId="67180745" w14:textId="77777777" w:rsidR="00ED6663" w:rsidRDefault="00ED666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A6A0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76A57" w14:textId="77777777" w:rsidR="00ED6663" w:rsidRDefault="00ED6663" w:rsidP="00E71FC3">
      <w:r>
        <w:separator/>
      </w:r>
    </w:p>
  </w:footnote>
  <w:footnote w:type="continuationSeparator" w:id="0">
    <w:p w14:paraId="45D991C4" w14:textId="77777777" w:rsidR="00ED6663" w:rsidRDefault="00ED666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66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666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DA754"/>
  <w15:chartTrackingRefBased/>
  <w15:docId w15:val="{C7E88072-68EF-4016-90EB-D3FD75327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66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D66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2019-05-21T19:02:00Z</dcterms:created>
  <dcterms:modified xsi:type="dcterms:W3CDTF">2019-05-21T19:03:00Z</dcterms:modified>
</cp:coreProperties>
</file>